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CE" w:rsidRPr="006D0ECC" w:rsidRDefault="005B6ECE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/>
      </w:tblPr>
      <w:tblGrid>
        <w:gridCol w:w="879"/>
        <w:gridCol w:w="1598"/>
        <w:gridCol w:w="688"/>
        <w:gridCol w:w="872"/>
        <w:gridCol w:w="815"/>
        <w:gridCol w:w="4428"/>
      </w:tblGrid>
      <w:tr w:rsidR="005B6ECE" w:rsidRPr="006D0ECC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5B6ECE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國企進</w:t>
            </w:r>
            <w:r>
              <w:rPr>
                <w:rFonts w:eastAsia="標楷體"/>
              </w:rPr>
              <w:t>2C</w:t>
            </w:r>
          </w:p>
        </w:tc>
      </w:tr>
      <w:tr w:rsidR="005B6ECE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段宜祥</w:t>
            </w:r>
          </w:p>
        </w:tc>
      </w:tr>
      <w:tr w:rsidR="005B6ECE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5B6ECE" w:rsidRPr="006D0ECC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18:3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A317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210709" w:rsidRDefault="005B6ECE" w:rsidP="00493882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210709">
              <w:rPr>
                <w:rFonts w:eastAsia="標楷體" w:hint="eastAsia"/>
              </w:rPr>
              <w:t>畢業典禮補假</w:t>
            </w:r>
          </w:p>
        </w:tc>
        <w:bookmarkStart w:id="0" w:name="_GoBack"/>
        <w:bookmarkEnd w:id="0"/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210709" w:rsidRDefault="005B6ECE" w:rsidP="00493882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D553FB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D553FB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D553FB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A75B2E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18:3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A317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5B6ECE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D553FB" w:rsidRDefault="005B6ECE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754EA7" w:rsidRDefault="005B6ECE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5B6ECE" w:rsidRPr="006D0ECC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CE" w:rsidRPr="006D0ECC" w:rsidRDefault="005B6EC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:rsidR="005B6ECE" w:rsidRPr="006D0ECC" w:rsidRDefault="005B6ECE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5B6ECE" w:rsidRPr="006D0ECC" w:rsidRDefault="005B6ECE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:rsidR="005B6ECE" w:rsidRPr="006D0ECC" w:rsidRDefault="005B6ECE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6" w:history="1">
              <w:r w:rsidRPr="006D0ECC">
                <w:rPr>
                  <w:rStyle w:val="Hyperlink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:rsidR="005B6ECE" w:rsidRPr="006D0ECC" w:rsidRDefault="005B6ECE">
      <w:pPr>
        <w:pStyle w:val="Heading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5B6ECE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ECE" w:rsidRDefault="005B6ECE">
      <w:r>
        <w:separator/>
      </w:r>
    </w:p>
  </w:endnote>
  <w:endnote w:type="continuationSeparator" w:id="0">
    <w:p w:rsidR="005B6ECE" w:rsidRDefault="005B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ECE" w:rsidRDefault="005B6ECE">
      <w:r>
        <w:rPr>
          <w:color w:val="000000"/>
        </w:rPr>
        <w:separator/>
      </w:r>
    </w:p>
  </w:footnote>
  <w:footnote w:type="continuationSeparator" w:id="0">
    <w:p w:rsidR="005B6ECE" w:rsidRDefault="005B6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146"/>
    <w:rsid w:val="00011E8A"/>
    <w:rsid w:val="00067193"/>
    <w:rsid w:val="000E5983"/>
    <w:rsid w:val="001312FF"/>
    <w:rsid w:val="00164BD5"/>
    <w:rsid w:val="00180DCB"/>
    <w:rsid w:val="001B59B8"/>
    <w:rsid w:val="00203075"/>
    <w:rsid w:val="00210709"/>
    <w:rsid w:val="002510D6"/>
    <w:rsid w:val="003C3DB9"/>
    <w:rsid w:val="003E363C"/>
    <w:rsid w:val="0041735D"/>
    <w:rsid w:val="00420146"/>
    <w:rsid w:val="00493882"/>
    <w:rsid w:val="004F5203"/>
    <w:rsid w:val="00512C96"/>
    <w:rsid w:val="00586590"/>
    <w:rsid w:val="005B6ECE"/>
    <w:rsid w:val="006D0ECC"/>
    <w:rsid w:val="00754085"/>
    <w:rsid w:val="00754EA7"/>
    <w:rsid w:val="007B5159"/>
    <w:rsid w:val="008131EC"/>
    <w:rsid w:val="008C0067"/>
    <w:rsid w:val="0092040E"/>
    <w:rsid w:val="00934671"/>
    <w:rsid w:val="0097125B"/>
    <w:rsid w:val="0097376F"/>
    <w:rsid w:val="00A1099D"/>
    <w:rsid w:val="00A27AA8"/>
    <w:rsid w:val="00A75B2E"/>
    <w:rsid w:val="00B43152"/>
    <w:rsid w:val="00B551FC"/>
    <w:rsid w:val="00BB2CFC"/>
    <w:rsid w:val="00C32E24"/>
    <w:rsid w:val="00C6563B"/>
    <w:rsid w:val="00C87EAE"/>
    <w:rsid w:val="00CC1CE2"/>
    <w:rsid w:val="00D553FB"/>
    <w:rsid w:val="00D711C4"/>
    <w:rsid w:val="00E25297"/>
    <w:rsid w:val="00E3020F"/>
    <w:rsid w:val="00EA6EEC"/>
    <w:rsid w:val="00F62E4C"/>
    <w:rsid w:val="00F71540"/>
    <w:rsid w:val="00F7706C"/>
    <w:rsid w:val="00F81A1E"/>
    <w:rsid w:val="00F85630"/>
    <w:rsid w:val="00F913E7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15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43152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Header">
    <w:name w:val="header"/>
    <w:basedOn w:val="Normal"/>
    <w:link w:val="Head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">
    <w:name w:val="頁首 字元"/>
    <w:uiPriority w:val="99"/>
    <w:rsid w:val="0041735D"/>
    <w:rPr>
      <w:kern w:val="3"/>
    </w:rPr>
  </w:style>
  <w:style w:type="paragraph" w:styleId="Footer">
    <w:name w:val="footer"/>
    <w:basedOn w:val="Normal"/>
    <w:link w:val="Foot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0">
    <w:name w:val="頁尾 字元"/>
    <w:uiPriority w:val="99"/>
    <w:rsid w:val="0041735D"/>
    <w:rPr>
      <w:kern w:val="3"/>
    </w:rPr>
  </w:style>
  <w:style w:type="character" w:customStyle="1" w:styleId="2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Hyperlink">
    <w:name w:val="Hyperlink"/>
    <w:basedOn w:val="DefaultParagraphFont"/>
    <w:uiPriority w:val="99"/>
    <w:rsid w:val="00180D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3</cp:revision>
  <cp:lastPrinted>2012-08-20T01:33:00Z</cp:lastPrinted>
  <dcterms:created xsi:type="dcterms:W3CDTF">2020-03-01T12:13:00Z</dcterms:created>
  <dcterms:modified xsi:type="dcterms:W3CDTF">2020-03-01T12:13:00Z</dcterms:modified>
</cp:coreProperties>
</file>